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07A97CB7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ＭＳ 明朝" w:cs="Arial"/>
          <w:b/>
          <w:sz w:val="24"/>
          <w:szCs w:val="24"/>
          <w:lang w:eastAsia="ja-JP"/>
        </w:rPr>
        <w:t>10</w:t>
      </w:r>
      <w:r w:rsidR="00CC0B23">
        <w:rPr>
          <w:rFonts w:eastAsia="ＭＳ 明朝" w:cs="Arial"/>
          <w:b/>
          <w:sz w:val="24"/>
          <w:szCs w:val="24"/>
          <w:lang w:eastAsia="ja-JP"/>
        </w:rPr>
        <w:t>4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  <w:t>S1-</w:t>
      </w:r>
      <w:r w:rsidR="00BB611A">
        <w:rPr>
          <w:rFonts w:eastAsia="ＭＳ 明朝" w:cs="Arial"/>
          <w:b/>
          <w:sz w:val="24"/>
          <w:szCs w:val="24"/>
          <w:lang w:eastAsia="ja-JP"/>
        </w:rPr>
        <w:t>23</w:t>
      </w:r>
      <w:r w:rsidR="0056007D">
        <w:rPr>
          <w:rFonts w:eastAsia="ＭＳ 明朝" w:cs="Arial"/>
          <w:b/>
          <w:sz w:val="24"/>
          <w:szCs w:val="24"/>
          <w:lang w:eastAsia="ja-JP"/>
        </w:rPr>
        <w:t>3502</w:t>
      </w:r>
    </w:p>
    <w:p w14:paraId="0FEBC1DE" w14:textId="320DC9C5" w:rsidR="000924E4" w:rsidRPr="00F45489" w:rsidRDefault="00AE4D8D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AE4D8D">
        <w:rPr>
          <w:rFonts w:eastAsia="ＭＳ 明朝" w:cs="Arial"/>
          <w:b/>
          <w:sz w:val="24"/>
          <w:szCs w:val="24"/>
          <w:lang w:eastAsia="ja-JP"/>
        </w:rPr>
        <w:t xml:space="preserve">Chicago, </w:t>
      </w:r>
      <w:proofErr w:type="gramStart"/>
      <w:r w:rsidRPr="00AE4D8D">
        <w:rPr>
          <w:rFonts w:eastAsia="ＭＳ 明朝" w:cs="Arial"/>
          <w:b/>
          <w:sz w:val="24"/>
          <w:szCs w:val="24"/>
          <w:lang w:eastAsia="ja-JP"/>
        </w:rPr>
        <w:t>USA,  13</w:t>
      </w:r>
      <w:proofErr w:type="gramEnd"/>
      <w:r w:rsidRPr="00AE4D8D">
        <w:rPr>
          <w:rFonts w:eastAsia="ＭＳ 明朝" w:cs="Arial"/>
          <w:b/>
          <w:sz w:val="24"/>
          <w:szCs w:val="24"/>
          <w:lang w:eastAsia="ja-JP"/>
        </w:rPr>
        <w:t xml:space="preserve"> - 17 November 2023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6C6776FC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85F84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56007D">
        <w:rPr>
          <w:rFonts w:eastAsia="Times New Roman" w:cs="Arial"/>
          <w:sz w:val="22"/>
          <w:szCs w:val="20"/>
          <w:lang w:eastAsia="ar-SA"/>
        </w:rPr>
        <w:t>report</w:t>
      </w:r>
      <w:r w:rsidR="00085F84">
        <w:rPr>
          <w:rFonts w:eastAsia="Times New Roman" w:cs="Arial"/>
          <w:sz w:val="22"/>
          <w:szCs w:val="20"/>
          <w:lang w:eastAsia="ar-SA"/>
        </w:rPr>
        <w:t xml:space="preserve"> for Metaverse</w:t>
      </w:r>
    </w:p>
    <w:p w14:paraId="09D907A5" w14:textId="4CE0CCB9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085F84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4681F0D4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bookmarkStart w:id="5" w:name="_Hlk150412681"/>
      <w:r w:rsidR="00085F84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5"/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050684FB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85F84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656C72D" w14:textId="129FC092" w:rsidR="00085F84" w:rsidRPr="003B6AB6" w:rsidRDefault="00085F84" w:rsidP="00085F8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6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6"/>
      <w:r>
        <w:rPr>
          <w:rFonts w:eastAsia="ＭＳ 明朝" w:cs="Arial"/>
          <w:bCs/>
          <w:sz w:val="36"/>
          <w:szCs w:val="36"/>
          <w:lang w:eastAsia="ar-SA"/>
        </w:rPr>
        <w:t>Metaverse</w:t>
      </w:r>
    </w:p>
    <w:p w14:paraId="3B375F7B" w14:textId="77777777" w:rsidR="00085F84" w:rsidRDefault="00085F84" w:rsidP="00770E9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37F7523" w14:textId="208F7990" w:rsidR="00770E9B" w:rsidRPr="008754F9" w:rsidRDefault="00770E9B" w:rsidP="00770E9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7BBDC409" w14:textId="79FAFBEE" w:rsidR="00770E9B" w:rsidRPr="005F6390" w:rsidRDefault="00770E9B" w:rsidP="00770E9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5F6390">
        <w:rPr>
          <w:rFonts w:eastAsia="Arial Unicode MS"/>
          <w:sz w:val="24"/>
          <w:szCs w:val="24"/>
          <w:lang w:eastAsia="ar-SA"/>
        </w:rPr>
        <w:t xml:space="preserve">ROOM </w:t>
      </w:r>
      <w:r w:rsidR="005F6390" w:rsidRPr="005F6390">
        <w:rPr>
          <w:rFonts w:eastAsia="Arial Unicode MS"/>
          <w:sz w:val="24"/>
          <w:szCs w:val="24"/>
          <w:lang w:eastAsia="ar-SA"/>
        </w:rPr>
        <w:t>Adams</w:t>
      </w:r>
      <w:r w:rsidRPr="005F6390">
        <w:rPr>
          <w:rFonts w:eastAsia="Arial Unicode MS"/>
          <w:sz w:val="24"/>
          <w:szCs w:val="24"/>
          <w:lang w:eastAsia="ar-SA"/>
        </w:rPr>
        <w:t>:</w:t>
      </w:r>
      <w:r w:rsidR="005F6390">
        <w:rPr>
          <w:rFonts w:eastAsia="Arial Unicode MS"/>
          <w:sz w:val="24"/>
          <w:szCs w:val="24"/>
          <w:lang w:eastAsia="ar-SA"/>
        </w:rPr>
        <w:t xml:space="preserve"> Plenary/Drafting</w:t>
      </w:r>
      <w:r w:rsidRPr="005F6390"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3A168515" w14:textId="14C9196B" w:rsidR="00770E9B" w:rsidRPr="00B50B65" w:rsidRDefault="00770E9B" w:rsidP="00770E9B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proofErr w:type="spellStart"/>
      <w:r w:rsidR="005F6390" w:rsidRPr="005F6390">
        <w:rPr>
          <w:rFonts w:eastAsia="Arial Unicode MS" w:cs="Arial"/>
          <w:color w:val="00B050"/>
          <w:sz w:val="24"/>
          <w:szCs w:val="24"/>
          <w:lang w:eastAsia="ar-SA"/>
        </w:rPr>
        <w:t>Watertower</w:t>
      </w:r>
      <w:proofErr w:type="spellEnd"/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5F6390"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0CFC3B31" w14:textId="77777777" w:rsidR="00770E9B" w:rsidRPr="00015298" w:rsidRDefault="00770E9B" w:rsidP="00770E9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7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7"/>
        <w:gridCol w:w="2824"/>
        <w:gridCol w:w="2824"/>
      </w:tblGrid>
      <w:tr w:rsidR="00085F84" w:rsidRPr="00015298" w14:paraId="3B6FDD08" w14:textId="77777777" w:rsidTr="00085F84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37781FF" w14:textId="77777777" w:rsidR="00085F84" w:rsidRPr="00015298" w:rsidRDefault="00085F84" w:rsidP="00770E9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6F435BDF" w14:textId="77777777" w:rsidR="00085F84" w:rsidRPr="00015298" w:rsidRDefault="00085F84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285AAD" w14:textId="77777777" w:rsidR="00085F84" w:rsidRPr="00015298" w:rsidRDefault="00085F84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2B467C" w14:textId="77777777" w:rsidR="00085F84" w:rsidRPr="00015298" w:rsidRDefault="00085F84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85F84" w:rsidRPr="00AB0F3E" w14:paraId="7714EF5A" w14:textId="77777777" w:rsidTr="00085F84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2C41DA" w14:textId="77777777" w:rsidR="00085F84" w:rsidRPr="00AB0F3E" w:rsidRDefault="00085F8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88E411" w14:textId="77777777" w:rsidR="00085F84" w:rsidRPr="00AB0F3E" w:rsidRDefault="00085F8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5A2597C" w14:textId="77777777" w:rsidR="00085F84" w:rsidRPr="00AB0F3E" w:rsidRDefault="00085F8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04FC6E3" w14:textId="77777777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606095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8717CBB" w14:textId="407DB393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64CAEF24" w14:textId="77777777" w:rsidR="00085F84" w:rsidRPr="00AB0F3E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EA950CB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2537669" w14:textId="17EF42B8" w:rsidR="00085F84" w:rsidRPr="005F6390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val="en-US" w:eastAsia="ja-JP"/>
              </w:rPr>
            </w:pPr>
            <w:r w:rsidRPr="005F6390">
              <w:rPr>
                <w:rFonts w:eastAsia="ＭＳ 明朝" w:cs="Arial"/>
                <w:bCs/>
                <w:color w:val="00B050"/>
                <w:sz w:val="24"/>
                <w:szCs w:val="24"/>
                <w:lang w:val="en-US" w:eastAsia="ja-JP"/>
              </w:rPr>
              <w:t xml:space="preserve">ISN + Sat5G </w:t>
            </w:r>
            <w:r w:rsidRPr="005F6390">
              <w:rPr>
                <w:rFonts w:eastAsia="ＭＳ 明朝" w:cs="Arial"/>
                <w:color w:val="00B050"/>
                <w:sz w:val="24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655478" w14:textId="23FA6443" w:rsidR="00085F84" w:rsidRPr="00F83C65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21304F">
              <w:rPr>
                <w:rFonts w:eastAsia="ＭＳ 明朝" w:cs="Arial"/>
                <w:color w:val="00B050"/>
                <w:sz w:val="24"/>
                <w:szCs w:val="24"/>
                <w:lang w:val="en-US" w:eastAsia="ja-JP"/>
              </w:rPr>
              <w:t xml:space="preserve"> </w:t>
            </w:r>
          </w:p>
        </w:tc>
      </w:tr>
      <w:tr w:rsidR="00085F84" w:rsidRPr="00AB0F3E" w14:paraId="66F06335" w14:textId="77777777" w:rsidTr="00085F84">
        <w:trPr>
          <w:trHeight w:val="658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92F44BB" w14:textId="77777777" w:rsidR="00085F84" w:rsidRPr="00AB0F3E" w:rsidRDefault="00085F84" w:rsidP="00B72A5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E3C8088" w14:textId="77777777" w:rsidR="00085F84" w:rsidRPr="00415AA2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1BC3CA" w14:textId="77777777" w:rsidR="00085F84" w:rsidRPr="00415AA2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32E2D0" w14:textId="77777777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Lunch New incomers </w:t>
            </w:r>
          </w:p>
          <w:p w14:paraId="31343BE0" w14:textId="77777777" w:rsidR="00085F84" w:rsidRPr="00415AA2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</w:tc>
      </w:tr>
      <w:tr w:rsidR="00085F84" w:rsidRPr="00AB0F3E" w14:paraId="5A7DD0BB" w14:textId="77777777" w:rsidTr="00085F84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1AD32E" w14:textId="77777777" w:rsidR="00085F84" w:rsidRPr="00AB0F3E" w:rsidRDefault="00085F8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23776CA" w14:textId="77777777" w:rsidR="00085F84" w:rsidRPr="00AB0F3E" w:rsidRDefault="00085F8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64D4F414" w14:textId="77777777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75624D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CF2F034" w14:textId="315EF2BC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03C77CFB" w14:textId="77777777" w:rsidR="00085F84" w:rsidRPr="00AB0F3E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EDB9493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5825C30" w14:textId="1682D171" w:rsidR="00085F84" w:rsidRPr="00150EF9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DualSteer + AIML_Ph2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F01DF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2C6B86A" w14:textId="2292D217" w:rsidR="00085F84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613199EF" w14:textId="77777777" w:rsidR="00085F84" w:rsidRPr="00AB0F3E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D57EFE4" w14:textId="77777777" w:rsidR="00085F84" w:rsidRPr="00B50B65" w:rsidRDefault="00085F84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EBBD777" w14:textId="190338A8" w:rsidR="00085F84" w:rsidRPr="00AB0F3E" w:rsidRDefault="00085F84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DualSteer + AIML_Ph2</w:t>
            </w:r>
          </w:p>
        </w:tc>
      </w:tr>
      <w:bookmarkEnd w:id="7"/>
    </w:tbl>
    <w:p w14:paraId="101F46BD" w14:textId="77777777" w:rsidR="00770E9B" w:rsidRDefault="00770E9B" w:rsidP="00770E9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6D19C162" w14:textId="3522F012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1860C48C" w14:textId="77777777" w:rsidR="00770E9B" w:rsidRP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6AF38C73" w:rsidR="009C07FC" w:rsidRPr="00F45489" w:rsidRDefault="00085F84" w:rsidP="003516D6">
            <w:pPr>
              <w:pStyle w:val="1"/>
            </w:pPr>
            <w:r>
              <w:lastRenderedPageBreak/>
              <w:t>Metaverse</w:t>
            </w:r>
          </w:p>
        </w:tc>
      </w:tr>
      <w:tr w:rsidR="00882493" w:rsidRPr="00745D37" w14:paraId="041CC39A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E8F572" w14:textId="02252728" w:rsidR="00882493" w:rsidRPr="00745D37" w:rsidRDefault="00882493" w:rsidP="00A81001">
            <w:pPr>
              <w:pStyle w:val="20"/>
              <w:rPr>
                <w:lang w:val="en-US"/>
              </w:rPr>
            </w:pPr>
            <w:proofErr w:type="spellStart"/>
            <w:r w:rsidRPr="00E93093">
              <w:rPr>
                <w:lang w:val="en-US"/>
              </w:rPr>
              <w:t>FS_Metaverse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Study on Localized Mobile Metaverse Services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291A88">
                <w:rPr>
                  <w:rStyle w:val="a5"/>
                  <w:lang w:val="en-US"/>
                </w:rPr>
                <w:t>SP-220353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882493" w:rsidRPr="00B209E2" w14:paraId="2E446AB9" w14:textId="77777777" w:rsidTr="00B07313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87DEB2B" w14:textId="77777777" w:rsidR="00882493" w:rsidRPr="004067FF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1B37C6B" w14:textId="4CD300EB" w:rsidR="00882493" w:rsidRPr="00E930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4DB8E202" w14:textId="665BE1F3" w:rsidR="00882493" w:rsidRPr="00780E30" w:rsidRDefault="00882493" w:rsidP="00882493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B209E2">
              <w:rPr>
                <w:rFonts w:eastAsia="Arial Unicode MS" w:cs="Arial"/>
                <w:szCs w:val="18"/>
                <w:lang w:val="de-DE" w:eastAsia="ar-SA"/>
              </w:rPr>
              <w:t xml:space="preserve">Latest version: </w:t>
            </w:r>
            <w:hyperlink r:id="rId12" w:history="1">
              <w:r w:rsidRPr="00780E30">
                <w:rPr>
                  <w:rStyle w:val="a5"/>
                  <w:lang w:val="nl-NL"/>
                </w:rPr>
                <w:t>TR 22.856v19.1.0</w:t>
              </w:r>
            </w:hyperlink>
          </w:p>
          <w:p w14:paraId="48C353B6" w14:textId="349040D8" w:rsidR="008824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(03/202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086F3B59" w14:textId="3010D4EB" w:rsidR="00882493" w:rsidRPr="00AA7BD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100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B209E2" w14:paraId="1C985967" w14:textId="77777777" w:rsidTr="005C56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EEA66" w14:textId="204064E8" w:rsidR="00882493" w:rsidRPr="00B07313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07313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34305" w14:textId="62C4F13B" w:rsidR="00882493" w:rsidRPr="00B07313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882493" w:rsidRPr="00B0731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EC2DF" w14:textId="62BCD01B" w:rsidR="00882493" w:rsidRPr="00B07313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313">
              <w:rPr>
                <w:rFonts w:eastAsia="Times New Roman"/>
                <w:szCs w:val="18"/>
                <w:lang w:eastAsia="ar-SA"/>
              </w:rPr>
              <w:t>Huawei, Orange, Nokia, Nokia Shanghai Bell, 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87FCD" w14:textId="5AA837C3" w:rsidR="00882493" w:rsidRPr="00B07313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313">
              <w:rPr>
                <w:rFonts w:eastAsia="Times New Roman"/>
                <w:szCs w:val="18"/>
                <w:lang w:eastAsia="ar-SA"/>
              </w:rPr>
              <w:t>22.856v19.1.0. Essential correction to clause 7</w:t>
            </w:r>
          </w:p>
          <w:p w14:paraId="08F6DDBA" w14:textId="77777777" w:rsidR="00882493" w:rsidRPr="00B07313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4CD97" w14:textId="2B77E86B" w:rsidR="00882493" w:rsidRPr="00B07313" w:rsidRDefault="00B0731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07313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07313">
              <w:rPr>
                <w:rFonts w:eastAsia="Times New Roman" w:cs="Arial"/>
                <w:szCs w:val="18"/>
                <w:lang w:val="fr-FR" w:eastAsia="ar-SA"/>
              </w:rPr>
              <w:t>3430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FC2FE" w14:textId="687FDEBB" w:rsidR="00882493" w:rsidRPr="00B07313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0731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B07313">
              <w:rPr>
                <w:rFonts w:eastAsia="Arial Unicode MS" w:cs="Arial"/>
                <w:i/>
                <w:szCs w:val="18"/>
                <w:lang w:eastAsia="ar-SA"/>
              </w:rPr>
              <w:t>FS_Metaverse</w:t>
            </w:r>
            <w:proofErr w:type="spellEnd"/>
            <w:r w:rsidRPr="00B07313">
              <w:rPr>
                <w:rFonts w:eastAsia="Arial Unicode MS" w:cs="Arial"/>
                <w:i/>
                <w:szCs w:val="18"/>
                <w:lang w:eastAsia="ar-SA"/>
              </w:rPr>
              <w:t xml:space="preserve"> Rel-19 CR</w:t>
            </w:r>
            <w:r w:rsidRPr="00B07313">
              <w:rPr>
                <w:i/>
              </w:rPr>
              <w:t>0009</w:t>
            </w:r>
            <w:r w:rsidRPr="00B07313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B07313" w:rsidRPr="00B209E2" w14:paraId="38B7AE58" w14:textId="77777777" w:rsidTr="005C56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85C35C" w14:textId="7D100350" w:rsidR="00B07313" w:rsidRPr="005C56C9" w:rsidRDefault="00B0731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A463B5" w14:textId="202CF5CE" w:rsidR="00B07313" w:rsidRPr="005C56C9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B07313" w:rsidRPr="005C56C9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91F4F1" w14:textId="45C763D4" w:rsidR="00B07313" w:rsidRPr="005C56C9" w:rsidRDefault="00B0731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56C9">
              <w:rPr>
                <w:rFonts w:eastAsia="Times New Roman"/>
                <w:szCs w:val="18"/>
                <w:lang w:eastAsia="ar-SA"/>
              </w:rPr>
              <w:t>Huawei, Orange, Nokia, Nokia Shanghai Bell, 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FBF2E6" w14:textId="77777777" w:rsidR="00B07313" w:rsidRPr="005C56C9" w:rsidRDefault="00B0731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56C9">
              <w:rPr>
                <w:rFonts w:eastAsia="Times New Roman"/>
                <w:szCs w:val="18"/>
                <w:lang w:eastAsia="ar-SA"/>
              </w:rPr>
              <w:t>22.856v19.1.0. Essential correction to clause 7</w:t>
            </w:r>
          </w:p>
          <w:p w14:paraId="3C6E8164" w14:textId="0D4D9FE6" w:rsidR="00B07313" w:rsidRPr="005C56C9" w:rsidRDefault="00B0731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66A9DF" w14:textId="2DBBCC57" w:rsidR="00B07313" w:rsidRPr="005C56C9" w:rsidRDefault="005C56C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29818D" w14:textId="691A1A54" w:rsidR="00B07313" w:rsidRPr="005C56C9" w:rsidRDefault="00B0731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56C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5C56C9">
              <w:rPr>
                <w:rFonts w:eastAsia="Arial Unicode MS" w:cs="Arial"/>
                <w:i/>
                <w:szCs w:val="18"/>
                <w:lang w:eastAsia="ar-SA"/>
              </w:rPr>
              <w:t>FS_Metaverse</w:t>
            </w:r>
            <w:proofErr w:type="spellEnd"/>
            <w:r w:rsidRPr="005C56C9">
              <w:rPr>
                <w:rFonts w:eastAsia="Arial Unicode MS" w:cs="Arial"/>
                <w:i/>
                <w:szCs w:val="18"/>
                <w:lang w:eastAsia="ar-SA"/>
              </w:rPr>
              <w:t xml:space="preserve"> Rel-19 CR</w:t>
            </w:r>
            <w:r w:rsidRPr="005C56C9">
              <w:rPr>
                <w:i/>
              </w:rPr>
              <w:t>0009</w:t>
            </w:r>
            <w:r w:rsidRPr="005C56C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5568B5E0" w14:textId="77777777" w:rsidR="00B07313" w:rsidRPr="005C56C9" w:rsidRDefault="00B0731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56C9">
              <w:rPr>
                <w:rFonts w:eastAsia="Arial Unicode MS" w:cs="Arial"/>
                <w:szCs w:val="18"/>
                <w:lang w:eastAsia="ar-SA"/>
              </w:rPr>
              <w:t>Revision of S1-233129.</w:t>
            </w:r>
          </w:p>
          <w:p w14:paraId="5B8FDA54" w14:textId="70CAC386" w:rsidR="00B07313" w:rsidRPr="005C56C9" w:rsidRDefault="005C56C9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56C9">
              <w:rPr>
                <w:rFonts w:eastAsia="Arial Unicode MS" w:cs="Arial"/>
                <w:szCs w:val="18"/>
                <w:lang w:eastAsia="ar-SA"/>
              </w:rPr>
              <w:t xml:space="preserve">Editorial corrections are needed for </w:t>
            </w:r>
            <w:r w:rsidRPr="005C56C9">
              <w:rPr>
                <w:rFonts w:eastAsia="Arial Unicode MS" w:cs="Arial" w:hint="cs"/>
                <w:szCs w:val="18"/>
                <w:lang w:eastAsia="ar-SA"/>
              </w:rPr>
              <w:t>C</w:t>
            </w:r>
            <w:r w:rsidRPr="005C56C9">
              <w:rPr>
                <w:rFonts w:eastAsia="Arial Unicode MS" w:cs="Arial"/>
                <w:szCs w:val="18"/>
                <w:lang w:eastAsia="ar-SA"/>
              </w:rPr>
              <w:t>PR 3.3, CPR 3.4</w:t>
            </w:r>
          </w:p>
        </w:tc>
      </w:tr>
      <w:tr w:rsidR="00882493" w:rsidRPr="00745D37" w14:paraId="465BA3DD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F4E0A9" w14:textId="38674278" w:rsidR="00882493" w:rsidRPr="00745D37" w:rsidRDefault="00882493" w:rsidP="00A81001">
            <w:pPr>
              <w:pStyle w:val="20"/>
              <w:rPr>
                <w:lang w:val="en-US"/>
              </w:rPr>
            </w:pPr>
            <w:r w:rsidRPr="00E93093">
              <w:rPr>
                <w:lang w:val="en-US"/>
              </w:rPr>
              <w:t>Metaverse</w:t>
            </w:r>
            <w:r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Mobile Metaverse Services </w:t>
            </w:r>
            <w:r>
              <w:rPr>
                <w:lang w:val="en-US"/>
              </w:rPr>
              <w:t>[</w:t>
            </w:r>
            <w:hyperlink r:id="rId15" w:history="1">
              <w:r w:rsidRPr="008A1A79">
                <w:rPr>
                  <w:rStyle w:val="a5"/>
                  <w:lang w:val="en-US"/>
                </w:rPr>
                <w:t>SP-230509</w:t>
              </w:r>
            </w:hyperlink>
            <w:r>
              <w:rPr>
                <w:lang w:val="en-US"/>
              </w:rPr>
              <w:t>]</w:t>
            </w:r>
          </w:p>
        </w:tc>
      </w:tr>
      <w:tr w:rsidR="00882493" w:rsidRPr="00B209E2" w14:paraId="502B41C0" w14:textId="77777777" w:rsidTr="005C56C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4AA216A" w14:textId="77777777" w:rsidR="00882493" w:rsidRPr="004067FF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D0A7F7" w14:textId="77777777" w:rsidR="00882493" w:rsidRPr="00E930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58C87B02" w14:textId="6C6DCDDB" w:rsidR="00882493" w:rsidRPr="00AE006B" w:rsidRDefault="00882493" w:rsidP="00882493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B209E2">
              <w:rPr>
                <w:rFonts w:eastAsia="Arial Unicode MS" w:cs="Arial"/>
                <w:szCs w:val="18"/>
                <w:lang w:val="de-DE" w:eastAsia="ar-SA"/>
              </w:rPr>
              <w:t xml:space="preserve">Latest version: </w:t>
            </w:r>
            <w:hyperlink r:id="rId16" w:history="1">
              <w:r w:rsidRPr="007234C7">
                <w:rPr>
                  <w:rStyle w:val="a5"/>
                  <w:rFonts w:eastAsia="Arial Unicode MS" w:cs="Arial"/>
                  <w:szCs w:val="18"/>
                  <w:lang w:val="de-DE" w:eastAsia="ar-SA"/>
                </w:rPr>
                <w:t>TS</w:t>
              </w:r>
              <w:r w:rsidRPr="007234C7">
                <w:rPr>
                  <w:rStyle w:val="a5"/>
                  <w:lang w:val="nl-NL"/>
                </w:rPr>
                <w:t>22.156v1.0.0</w:t>
              </w:r>
            </w:hyperlink>
          </w:p>
          <w:p w14:paraId="5BDB42EE" w14:textId="77777777" w:rsidR="008824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F40B34C" w14:textId="78EB6B99" w:rsidR="00882493" w:rsidRPr="00AA7BD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B209E2" w14:paraId="0627EA45" w14:textId="77777777" w:rsidTr="005C56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11283" w14:textId="77777777" w:rsidR="00882493" w:rsidRPr="005C56C9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FF445" w14:textId="6D3BAE65" w:rsidR="00882493" w:rsidRPr="005C56C9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882493" w:rsidRPr="005C56C9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ADC40" w14:textId="77777777" w:rsidR="00882493" w:rsidRPr="005C56C9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56C9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04D47" w14:textId="77777777" w:rsidR="00882493" w:rsidRPr="005C56C9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C56C9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C56C9">
              <w:rPr>
                <w:rFonts w:eastAsia="Times New Roman"/>
                <w:szCs w:val="18"/>
                <w:lang w:eastAsia="ar-SA"/>
              </w:rPr>
              <w:t xml:space="preserve"> on TS 22.156 </w:t>
            </w:r>
            <w:proofErr w:type="spellStart"/>
            <w:r w:rsidRPr="005C56C9">
              <w:rPr>
                <w:rFonts w:eastAsia="Times New Roman"/>
                <w:szCs w:val="18"/>
                <w:lang w:eastAsia="ar-SA"/>
              </w:rPr>
              <w:t>cleanup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18851" w14:textId="7B4B3326" w:rsidR="00882493" w:rsidRPr="005C56C9" w:rsidRDefault="005C56C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5C56C9">
              <w:rPr>
                <w:rFonts w:eastAsia="Times New Roman" w:cs="Arial"/>
                <w:szCs w:val="18"/>
                <w:lang w:val="fr-FR" w:eastAsia="ar-SA"/>
              </w:rPr>
              <w:t>3431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75801" w14:textId="77777777" w:rsidR="00882493" w:rsidRPr="005C56C9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C56C9" w:rsidRPr="00B209E2" w14:paraId="171F898E" w14:textId="77777777" w:rsidTr="005C56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6B0B48" w14:textId="5A30EB96" w:rsidR="005C56C9" w:rsidRPr="005C56C9" w:rsidRDefault="005C56C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9CCDAA" w14:textId="060A3FA1" w:rsidR="005C56C9" w:rsidRPr="005C56C9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5C56C9" w:rsidRPr="000A7030">
                <w:rPr>
                  <w:rStyle w:val="a5"/>
                  <w:rFonts w:eastAsia="Times New Roman" w:cs="Arial"/>
                  <w:szCs w:val="18"/>
                  <w:lang w:eastAsia="ar-SA"/>
                </w:rPr>
                <w:t>S1-233431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8AE8C5" w14:textId="2BFAD02C" w:rsidR="005C56C9" w:rsidRPr="005C56C9" w:rsidRDefault="005C56C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56C9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10AAB4" w14:textId="5010E833" w:rsidR="005C56C9" w:rsidRPr="005C56C9" w:rsidRDefault="005C56C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C56C9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C56C9">
              <w:rPr>
                <w:rFonts w:eastAsia="Times New Roman"/>
                <w:szCs w:val="18"/>
                <w:lang w:eastAsia="ar-SA"/>
              </w:rPr>
              <w:t xml:space="preserve"> on TS 22.156 </w:t>
            </w:r>
            <w:proofErr w:type="spellStart"/>
            <w:r w:rsidRPr="005C56C9">
              <w:rPr>
                <w:rFonts w:eastAsia="Times New Roman"/>
                <w:szCs w:val="18"/>
                <w:lang w:eastAsia="ar-SA"/>
              </w:rPr>
              <w:t>cleanup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718CC3" w14:textId="23F266AC" w:rsidR="005C56C9" w:rsidRPr="005C56C9" w:rsidRDefault="005C56C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C56C9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0455B4" w14:textId="77777777" w:rsidR="005C56C9" w:rsidRPr="005C56C9" w:rsidRDefault="005C56C9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C56C9">
              <w:rPr>
                <w:rFonts w:eastAsia="Arial Unicode MS" w:cs="Arial"/>
                <w:szCs w:val="18"/>
                <w:lang w:val="fr-FR" w:eastAsia="ar-SA"/>
              </w:rPr>
              <w:t>Revision of S1-233166.</w:t>
            </w:r>
          </w:p>
          <w:p w14:paraId="0B31F8B9" w14:textId="798950EC" w:rsidR="005C56C9" w:rsidRPr="005C56C9" w:rsidRDefault="005C56C9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C56C9">
              <w:rPr>
                <w:rFonts w:eastAsia="Arial Unicode MS" w:cs="Arial" w:hint="cs"/>
                <w:szCs w:val="18"/>
                <w:lang w:val="fr-FR" w:eastAsia="ar-SA"/>
              </w:rPr>
              <w:t>R</w:t>
            </w:r>
            <w:r w:rsidRPr="005C56C9">
              <w:rPr>
                <w:rFonts w:eastAsia="Arial Unicode MS" w:cs="Arial"/>
                <w:szCs w:val="18"/>
                <w:lang w:val="fr-FR" w:eastAsia="ar-SA"/>
              </w:rPr>
              <w:t>evise Annex section numbers</w:t>
            </w:r>
          </w:p>
        </w:tc>
      </w:tr>
      <w:tr w:rsidR="00882493" w:rsidRPr="00B209E2" w14:paraId="7F54C6B6" w14:textId="77777777" w:rsidTr="00FE46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D62C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65B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2D21" w14:textId="44E51076" w:rsidR="00882493" w:rsidRPr="00FD6646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882493" w:rsidRPr="003C49C1">
                <w:rPr>
                  <w:rStyle w:val="a5"/>
                  <w:rFonts w:eastAsia="Times New Roman" w:cs="Arial"/>
                  <w:szCs w:val="18"/>
                  <w:lang w:eastAsia="ar-SA"/>
                </w:rPr>
                <w:t>S1-233152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07FC" w14:textId="77777777" w:rsidR="00882493" w:rsidRPr="00FD664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646">
              <w:rPr>
                <w:rFonts w:eastAsia="Times New Roman"/>
                <w:szCs w:val="18"/>
                <w:lang w:eastAsia="ar-SA"/>
              </w:rPr>
              <w:t>Nokia, Nokia Shanghai Bell, 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FC7A" w14:textId="77777777" w:rsidR="00882493" w:rsidRPr="00FD664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646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FD664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D6646">
              <w:rPr>
                <w:rFonts w:eastAsia="Times New Roman"/>
                <w:szCs w:val="18"/>
                <w:lang w:eastAsia="ar-SA"/>
              </w:rPr>
              <w:t xml:space="preserve"> on numbering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BB6D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F5AC" w14:textId="0180AEA3" w:rsidR="00882493" w:rsidRPr="00B209E2" w:rsidRDefault="00A30717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K</w:t>
            </w:r>
            <w:r>
              <w:rPr>
                <w:rFonts w:eastAsia="Arial Unicode MS" w:cs="Arial"/>
                <w:szCs w:val="18"/>
                <w:lang w:val="fr-FR" w:eastAsia="ar-SA"/>
              </w:rPr>
              <w:t>eep this document open for plenary session</w:t>
            </w:r>
          </w:p>
        </w:tc>
      </w:tr>
      <w:tr w:rsidR="00882493" w:rsidRPr="00B209E2" w14:paraId="12ED0504" w14:textId="77777777" w:rsidTr="00871D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73D37" w14:textId="14B16DF2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46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41B94" w14:textId="21AE8E37" w:rsidR="00882493" w:rsidRPr="00FE469A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882493" w:rsidRPr="00FE469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2EA3C" w14:textId="1F1ACE9E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E469A">
              <w:rPr>
                <w:rFonts w:eastAsia="Times New Roman"/>
                <w:szCs w:val="18"/>
                <w:lang w:eastAsia="ar-SA"/>
              </w:rPr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0E82D" w14:textId="7775D5E4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E469A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FE469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E469A">
              <w:rPr>
                <w:rFonts w:eastAsia="Times New Roman"/>
                <w:szCs w:val="18"/>
                <w:lang w:eastAsia="ar-SA"/>
              </w:rPr>
              <w:t xml:space="preserve"> 22156 - Mobile metaverse service interconnection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7BAE0" w14:textId="4874BEA9" w:rsidR="00882493" w:rsidRPr="00FE469A" w:rsidRDefault="00FE469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469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FE469A">
              <w:rPr>
                <w:rFonts w:eastAsia="Times New Roman" w:cs="Arial"/>
                <w:szCs w:val="18"/>
                <w:lang w:val="fr-FR" w:eastAsia="ar-SA"/>
              </w:rPr>
              <w:t>3432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8E384" w14:textId="77777777" w:rsidR="00882493" w:rsidRPr="00FE469A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E469A" w:rsidRPr="00B209E2" w14:paraId="6A2E71B5" w14:textId="77777777" w:rsidTr="00871D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7B245" w14:textId="31E95694" w:rsidR="00FE469A" w:rsidRPr="00871DDA" w:rsidRDefault="00FE469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71DD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EE3AC" w14:textId="26394973" w:rsidR="00FE469A" w:rsidRPr="00871DDA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FE469A" w:rsidRPr="00871DD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118D3" w14:textId="630C12A4" w:rsidR="00FE469A" w:rsidRPr="00871DDA" w:rsidRDefault="00FE469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1DDA">
              <w:rPr>
                <w:rFonts w:eastAsia="Times New Roman"/>
                <w:szCs w:val="18"/>
                <w:lang w:eastAsia="ar-SA"/>
              </w:rPr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21A3C" w14:textId="61340E0B" w:rsidR="00FE469A" w:rsidRPr="00871DDA" w:rsidRDefault="00FE469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1DDA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871DD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71DDA">
              <w:rPr>
                <w:rFonts w:eastAsia="Times New Roman"/>
                <w:szCs w:val="18"/>
                <w:lang w:eastAsia="ar-SA"/>
              </w:rPr>
              <w:t xml:space="preserve"> 22156 - Mobile metaverse service interconnection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569DC" w14:textId="725B40AC" w:rsidR="00FE469A" w:rsidRPr="00871DDA" w:rsidRDefault="00871DD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71DD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871DDA">
              <w:rPr>
                <w:rFonts w:eastAsia="Times New Roman" w:cs="Arial"/>
                <w:szCs w:val="18"/>
                <w:lang w:val="fr-FR" w:eastAsia="ar-SA"/>
              </w:rPr>
              <w:t>3438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ACC5A" w14:textId="12CD24DE" w:rsidR="00FE469A" w:rsidRPr="00871DDA" w:rsidRDefault="00FE469A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71DDA">
              <w:rPr>
                <w:rFonts w:eastAsia="Arial Unicode MS" w:cs="Arial"/>
                <w:szCs w:val="18"/>
                <w:lang w:val="fr-FR" w:eastAsia="ar-SA"/>
              </w:rPr>
              <w:t>Revision of S1-233077.</w:t>
            </w:r>
          </w:p>
        </w:tc>
      </w:tr>
      <w:tr w:rsidR="00871DDA" w:rsidRPr="00B209E2" w14:paraId="6E1D7945" w14:textId="77777777" w:rsidTr="00871D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F84C16" w14:textId="57239EEA" w:rsidR="00871DDA" w:rsidRPr="00871DDA" w:rsidRDefault="00871DD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71DD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8BBA91" w14:textId="0E033D02" w:rsidR="00871DDA" w:rsidRPr="00871DDA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871DDA" w:rsidRPr="00871DDA">
                <w:rPr>
                  <w:rStyle w:val="a5"/>
                  <w:rFonts w:eastAsia="Times New Roman" w:cs="Arial"/>
                  <w:szCs w:val="18"/>
                  <w:lang w:eastAsia="ar-SA"/>
                </w:rPr>
                <w:t>S1-233438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810699" w14:textId="64C74956" w:rsidR="00871DDA" w:rsidRPr="00871DDA" w:rsidRDefault="00871DD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1DDA">
              <w:rPr>
                <w:rFonts w:eastAsia="Times New Roman"/>
                <w:szCs w:val="18"/>
                <w:lang w:eastAsia="ar-SA"/>
              </w:rPr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E6DEB7" w14:textId="4C555111" w:rsidR="00871DDA" w:rsidRPr="00871DDA" w:rsidRDefault="00871DD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1DDA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871DD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71DDA">
              <w:rPr>
                <w:rFonts w:eastAsia="Times New Roman"/>
                <w:szCs w:val="18"/>
                <w:lang w:eastAsia="ar-SA"/>
              </w:rPr>
              <w:t xml:space="preserve"> 22156 - Mobile metaverse service interconnection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FB0917" w14:textId="2368004A" w:rsidR="00871DDA" w:rsidRPr="00871DDA" w:rsidRDefault="00871DD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71DDA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7E3EB" w14:textId="050D9BE6" w:rsidR="00871DDA" w:rsidRPr="00871DDA" w:rsidRDefault="00871DDA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71DDA">
              <w:rPr>
                <w:rFonts w:eastAsia="Arial Unicode MS" w:cs="Arial"/>
                <w:i/>
                <w:szCs w:val="18"/>
                <w:lang w:val="fr-FR" w:eastAsia="ar-SA"/>
              </w:rPr>
              <w:t>Revision of S1-233077.</w:t>
            </w:r>
          </w:p>
          <w:p w14:paraId="22779132" w14:textId="77777777" w:rsidR="00871DDA" w:rsidRDefault="00871DDA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71DDA">
              <w:rPr>
                <w:rFonts w:eastAsia="Arial Unicode MS" w:cs="Arial"/>
                <w:szCs w:val="18"/>
                <w:lang w:val="fr-FR" w:eastAsia="ar-SA"/>
              </w:rPr>
              <w:t>Revision of S1-233432.</w:t>
            </w:r>
          </w:p>
          <w:p w14:paraId="0F98A5CE" w14:textId="27043CDE" w:rsidR="000A7030" w:rsidRPr="00871DDA" w:rsidRDefault="00377D7C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« data formats «  -&gt; digital asset formats e.g., avatar format, remove « be »</w:t>
            </w:r>
          </w:p>
        </w:tc>
      </w:tr>
      <w:tr w:rsidR="00882493" w:rsidRPr="00B209E2" w14:paraId="13B7F122" w14:textId="77777777" w:rsidTr="00CF1C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C9678" w14:textId="41A64FA6" w:rsidR="00882493" w:rsidRPr="00987588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87588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54E57" w14:textId="502CC7A2" w:rsidR="00882493" w:rsidRPr="00987588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882493" w:rsidRPr="0098758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B23CB" w14:textId="62754D93" w:rsidR="00882493" w:rsidRPr="00987588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7588">
              <w:rPr>
                <w:rFonts w:eastAsia="Times New Roman"/>
                <w:szCs w:val="18"/>
                <w:lang w:eastAsia="ar-SA"/>
              </w:rPr>
              <w:t>Huawei, Samsung,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8E177" w14:textId="7E9B8702" w:rsidR="00882493" w:rsidRPr="00987588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7588">
              <w:rPr>
                <w:rFonts w:eastAsia="Times New Roman"/>
                <w:szCs w:val="18"/>
                <w:lang w:eastAsia="ar-SA"/>
              </w:rPr>
              <w:t>Pseudo-CR on addition of KPI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E46FB" w14:textId="36BA69E1" w:rsidR="00882493" w:rsidRPr="00987588" w:rsidRDefault="0098758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87588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87588">
              <w:rPr>
                <w:rFonts w:eastAsia="Times New Roman" w:cs="Arial"/>
                <w:szCs w:val="18"/>
                <w:lang w:val="fr-FR" w:eastAsia="ar-SA"/>
              </w:rPr>
              <w:t>3433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5E03B" w14:textId="77777777" w:rsidR="00882493" w:rsidRPr="00987588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87588" w:rsidRPr="00B209E2" w14:paraId="01F7E15A" w14:textId="77777777" w:rsidTr="00CF1C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D41325" w14:textId="2451B917" w:rsidR="00987588" w:rsidRPr="00CF1CDE" w:rsidRDefault="0098758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1CD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EF69BB" w14:textId="0525703B" w:rsidR="00987588" w:rsidRPr="00CF1CDE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987588" w:rsidRPr="00CF1CD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B7F078" w14:textId="4392F5BA" w:rsidR="00987588" w:rsidRPr="00CF1CDE" w:rsidRDefault="0098758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1CDE">
              <w:rPr>
                <w:rFonts w:eastAsia="Times New Roman"/>
                <w:szCs w:val="18"/>
                <w:lang w:eastAsia="ar-SA"/>
              </w:rPr>
              <w:t>Huawei, Samsung,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90F4A7" w14:textId="77E9B47D" w:rsidR="00987588" w:rsidRPr="00CF1CDE" w:rsidRDefault="0098758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1CDE">
              <w:rPr>
                <w:rFonts w:eastAsia="Times New Roman"/>
                <w:szCs w:val="18"/>
                <w:lang w:eastAsia="ar-SA"/>
              </w:rPr>
              <w:t>Pseudo-CR on addition of KPI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0661F7" w14:textId="367460E0" w:rsidR="00987588" w:rsidRPr="00CF1CDE" w:rsidRDefault="00CF1CD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1CDE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E91C84" w14:textId="1D8CF4AB" w:rsidR="00987588" w:rsidRPr="00CF1CDE" w:rsidRDefault="0098758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F1CDE">
              <w:rPr>
                <w:rFonts w:eastAsia="Arial Unicode MS" w:cs="Arial"/>
                <w:szCs w:val="18"/>
                <w:lang w:val="fr-FR" w:eastAsia="ar-SA"/>
              </w:rPr>
              <w:t>Revision of S1-233127.</w:t>
            </w:r>
          </w:p>
        </w:tc>
      </w:tr>
      <w:tr w:rsidR="00882493" w:rsidRPr="00B209E2" w14:paraId="7586E294" w14:textId="77777777" w:rsidTr="00E828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3B0A30" w14:textId="244A722A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46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027A1A" w14:textId="75A25508" w:rsidR="00882493" w:rsidRPr="00FE469A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882493" w:rsidRPr="00FE469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1306CB" w14:textId="66E0B7E7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E469A">
              <w:rPr>
                <w:rFonts w:eastAsia="Times New Roman"/>
                <w:szCs w:val="18"/>
                <w:lang w:eastAsia="ar-SA"/>
              </w:rPr>
              <w:t xml:space="preserve">China Telecom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F8814B" w14:textId="2F97493F" w:rsidR="00882493" w:rsidRPr="00FE469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E469A">
              <w:rPr>
                <w:rFonts w:eastAsia="Times New Roman"/>
                <w:szCs w:val="18"/>
                <w:lang w:eastAsia="ar-SA"/>
              </w:rPr>
              <w:t xml:space="preserve">22156 </w:t>
            </w:r>
            <w:proofErr w:type="spellStart"/>
            <w:r w:rsidRPr="00FE469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E469A">
              <w:rPr>
                <w:rFonts w:eastAsia="Times New Roman"/>
                <w:szCs w:val="18"/>
                <w:lang w:eastAsia="ar-SA"/>
              </w:rPr>
              <w:t xml:space="preserve"> 5.2.3 Digital asset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851B7F" w14:textId="56DE8F71" w:rsidR="00882493" w:rsidRPr="00FE469A" w:rsidRDefault="00FE469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469A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7CBDB7" w14:textId="77777777" w:rsidR="00882493" w:rsidRPr="00FE469A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12987816" w14:textId="77777777" w:rsidTr="00E828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D9286" w14:textId="77777777" w:rsidR="00882493" w:rsidRPr="00E82851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82851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AF85F" w14:textId="276C511A" w:rsidR="00882493" w:rsidRPr="00E82851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882493" w:rsidRPr="00E8285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7183F" w14:textId="77777777" w:rsidR="00882493" w:rsidRPr="00E82851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851">
              <w:rPr>
                <w:rFonts w:eastAsia="Times New Roman"/>
                <w:szCs w:val="18"/>
                <w:lang w:eastAsia="ar-SA"/>
              </w:rPr>
              <w:t>Samsung, NTT DOCOMO, Huawei,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A0A84" w14:textId="77777777" w:rsidR="00882493" w:rsidRPr="00E82851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851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E82851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82851">
              <w:rPr>
                <w:rFonts w:eastAsia="Times New Roman"/>
                <w:szCs w:val="18"/>
                <w:lang w:eastAsia="ar-SA"/>
              </w:rPr>
              <w:t xml:space="preserve"> Addition of Agreed Consolidated Requirements except for Digital Asset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25DDF" w14:textId="24ABF314" w:rsidR="00882493" w:rsidRPr="00E82851" w:rsidRDefault="00E8285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8285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E82851">
              <w:rPr>
                <w:rFonts w:eastAsia="Times New Roman" w:cs="Arial"/>
                <w:szCs w:val="18"/>
                <w:lang w:val="fr-FR" w:eastAsia="ar-SA"/>
              </w:rPr>
              <w:t>3434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7E77D" w14:textId="77777777" w:rsidR="00882493" w:rsidRPr="00E82851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82851" w:rsidRPr="00B209E2" w14:paraId="31B552AF" w14:textId="77777777" w:rsidTr="007229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27382C" w14:textId="2EEBE7DD" w:rsidR="00E82851" w:rsidRPr="00E82851" w:rsidRDefault="00E8285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8285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A2C972" w14:textId="704F6A7C" w:rsidR="00E82851" w:rsidRPr="00E82851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E82851" w:rsidRPr="000A7030">
                <w:rPr>
                  <w:rStyle w:val="a5"/>
                  <w:rFonts w:eastAsia="Times New Roman" w:cs="Arial"/>
                  <w:szCs w:val="18"/>
                  <w:lang w:eastAsia="ar-SA"/>
                </w:rPr>
                <w:t>S1-233434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1715F8" w14:textId="5710C84D" w:rsidR="00E82851" w:rsidRPr="00E82851" w:rsidRDefault="00E82851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851">
              <w:rPr>
                <w:rFonts w:eastAsia="Times New Roman"/>
                <w:szCs w:val="18"/>
                <w:lang w:eastAsia="ar-SA"/>
              </w:rPr>
              <w:t>Samsung, NTT DOCOMO, Huawei,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B2B916" w14:textId="39E11481" w:rsidR="00E82851" w:rsidRPr="00E82851" w:rsidRDefault="00E82851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851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E82851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82851">
              <w:rPr>
                <w:rFonts w:eastAsia="Times New Roman"/>
                <w:szCs w:val="18"/>
                <w:lang w:eastAsia="ar-SA"/>
              </w:rPr>
              <w:t xml:space="preserve"> Addition of Agreed Consolidated Requirements except for Digital Asset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7373B5" w14:textId="0AD3C791" w:rsidR="00E82851" w:rsidRPr="00E82851" w:rsidRDefault="00E8285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82851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8F45A4" w14:textId="77777777" w:rsidR="00E82851" w:rsidRPr="00E82851" w:rsidRDefault="00E82851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E82851">
              <w:rPr>
                <w:rFonts w:eastAsia="Arial Unicode MS" w:cs="Arial"/>
                <w:szCs w:val="18"/>
                <w:lang w:val="fr-FR" w:eastAsia="ar-SA"/>
              </w:rPr>
              <w:t>Revision of S1-233186.</w:t>
            </w:r>
          </w:p>
          <w:p w14:paraId="062AC431" w14:textId="5D07AF0F" w:rsidR="00E82851" w:rsidRPr="00E82851" w:rsidRDefault="00E82851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E82851">
              <w:rPr>
                <w:rFonts w:eastAsia="Arial Unicode MS" w:cs="Arial"/>
                <w:szCs w:val="18"/>
                <w:lang w:val="fr-FR" w:eastAsia="ar-SA"/>
              </w:rPr>
              <w:t>Clause 5.1.1.2 mechanism -&gt; means</w:t>
            </w:r>
          </w:p>
        </w:tc>
      </w:tr>
      <w:tr w:rsidR="00882493" w:rsidRPr="00B209E2" w14:paraId="7CC0718D" w14:textId="77777777" w:rsidTr="007229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DFD82" w14:textId="4AE14699" w:rsidR="00882493" w:rsidRPr="0072291A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2291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35571" w14:textId="431B6F56" w:rsidR="00882493" w:rsidRPr="0072291A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882493" w:rsidRPr="0072291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1BB7F" w14:textId="77493B69" w:rsidR="00882493" w:rsidRPr="0072291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2291A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2E31B" w14:textId="423F1A0B" w:rsidR="00882493" w:rsidRPr="0072291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2291A">
              <w:rPr>
                <w:rFonts w:eastAsia="Times New Roman"/>
                <w:szCs w:val="18"/>
                <w:lang w:eastAsia="ar-SA"/>
              </w:rPr>
              <w:t>DP on revising Traffic Flow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F7932" w14:textId="1164E687" w:rsidR="00882493" w:rsidRPr="0072291A" w:rsidRDefault="0072291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2291A">
              <w:rPr>
                <w:rFonts w:eastAsia="Times New Roman" w:cs="Arial"/>
                <w:szCs w:val="18"/>
                <w:lang w:val="fr-FR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94CB4" w14:textId="77777777" w:rsidR="00882493" w:rsidRPr="0072291A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2B3A9007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15FB" w14:textId="3F5E42E9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65B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3911" w14:textId="06DB1F71" w:rsidR="00882493" w:rsidRPr="00FD6646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882493" w:rsidRPr="003C49C1">
                <w:rPr>
                  <w:rStyle w:val="a5"/>
                  <w:rFonts w:eastAsia="Times New Roman" w:cs="Arial"/>
                  <w:szCs w:val="18"/>
                  <w:lang w:eastAsia="ar-SA"/>
                </w:rPr>
                <w:t>S1-233158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16D1" w14:textId="4F792461" w:rsidR="00882493" w:rsidRPr="00FD664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646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415D" w14:textId="09D6E567" w:rsidR="00882493" w:rsidRPr="00FD664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646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FD664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D6646">
              <w:rPr>
                <w:rFonts w:eastAsia="Times New Roman"/>
                <w:szCs w:val="18"/>
                <w:lang w:eastAsia="ar-SA"/>
              </w:rPr>
              <w:t xml:space="preserve"> on revising traffic flow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8D49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1724" w14:textId="288FD6D7" w:rsidR="00882493" w:rsidRPr="00B209E2" w:rsidRDefault="005928FD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K</w:t>
            </w:r>
            <w:r>
              <w:rPr>
                <w:rFonts w:eastAsia="Arial Unicode MS" w:cs="Arial"/>
                <w:szCs w:val="18"/>
                <w:lang w:val="fr-FR" w:eastAsia="ar-SA"/>
              </w:rPr>
              <w:t>eep this document open for plenary session</w:t>
            </w:r>
          </w:p>
        </w:tc>
      </w:tr>
      <w:tr w:rsidR="00882493" w:rsidRPr="00B209E2" w14:paraId="5DE7F69B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6461B" w14:textId="5A1DC526" w:rsidR="00882493" w:rsidRPr="00EA212D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A212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C4E1B" w14:textId="25A2896A" w:rsidR="00882493" w:rsidRPr="00EA212D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882493" w:rsidRPr="00EA212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D228D" w14:textId="1884A69F" w:rsidR="00882493" w:rsidRPr="00EA212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212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32C4E" w14:textId="16179DA8" w:rsidR="00882493" w:rsidRPr="00EA212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212D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EA212D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A212D">
              <w:rPr>
                <w:rFonts w:eastAsia="Times New Roman"/>
                <w:szCs w:val="18"/>
                <w:lang w:eastAsia="ar-SA"/>
              </w:rPr>
              <w:t xml:space="preserve"> Informative Annex on The EU Digital Identity Wallet Initiative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75ED6" w14:textId="035224D5" w:rsidR="00882493" w:rsidRPr="00EA212D" w:rsidRDefault="00EA212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A212D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EA212D">
              <w:rPr>
                <w:rFonts w:eastAsia="Times New Roman" w:cs="Arial"/>
                <w:szCs w:val="18"/>
                <w:lang w:val="fr-FR" w:eastAsia="ar-SA"/>
              </w:rPr>
              <w:t>3435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E21EB" w14:textId="77777777" w:rsidR="00882493" w:rsidRPr="00EA212D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2D" w:rsidRPr="00B209E2" w14:paraId="33BD3625" w14:textId="77777777" w:rsidTr="006016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1D8E" w14:textId="0056B6E4" w:rsidR="00EA212D" w:rsidRPr="00EA212D" w:rsidRDefault="00EA212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A212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AFBF" w14:textId="4D1CCAFD" w:rsidR="00EA212D" w:rsidRPr="00EA212D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EA212D" w:rsidRPr="000A7030">
                <w:rPr>
                  <w:rStyle w:val="a5"/>
                  <w:rFonts w:eastAsia="Times New Roman" w:cs="Arial"/>
                  <w:szCs w:val="18"/>
                  <w:lang w:eastAsia="ar-SA"/>
                </w:rPr>
                <w:t>S1-233435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0017" w14:textId="43911117" w:rsidR="00EA212D" w:rsidRPr="00EA212D" w:rsidRDefault="00EA212D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212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33B1" w14:textId="2F497DFE" w:rsidR="00EA212D" w:rsidRPr="00EA212D" w:rsidRDefault="00EA212D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212D">
              <w:rPr>
                <w:rFonts w:eastAsia="Times New Roman"/>
                <w:szCs w:val="18"/>
                <w:lang w:eastAsia="ar-SA"/>
              </w:rPr>
              <w:t xml:space="preserve">22.156 </w:t>
            </w:r>
            <w:proofErr w:type="spellStart"/>
            <w:r w:rsidRPr="00EA212D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A212D">
              <w:rPr>
                <w:rFonts w:eastAsia="Times New Roman"/>
                <w:szCs w:val="18"/>
                <w:lang w:eastAsia="ar-SA"/>
              </w:rPr>
              <w:t xml:space="preserve"> Informative Annex on The EU Digital Identity Wallet Initiative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F621" w14:textId="77777777" w:rsidR="00EA212D" w:rsidRPr="00EA212D" w:rsidRDefault="00EA212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07F6" w14:textId="7CD2F1BE" w:rsidR="00EA212D" w:rsidRPr="00EA212D" w:rsidRDefault="00EA212D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EA212D">
              <w:rPr>
                <w:rFonts w:eastAsia="Arial Unicode MS" w:cs="Arial"/>
                <w:szCs w:val="18"/>
                <w:lang w:val="fr-FR" w:eastAsia="ar-SA"/>
              </w:rPr>
              <w:t>Revision of S1-233213.</w:t>
            </w:r>
          </w:p>
        </w:tc>
      </w:tr>
      <w:tr w:rsidR="00882493" w:rsidRPr="00B209E2" w14:paraId="6F137F1A" w14:textId="77777777" w:rsidTr="000A70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7A0A8" w14:textId="0A3D83DF" w:rsidR="00882493" w:rsidRPr="00601667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01667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B0CB9" w14:textId="762A5F11" w:rsidR="00882493" w:rsidRPr="00601667" w:rsidRDefault="00310FF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882493" w:rsidRPr="00601667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3D7D1" w14:textId="77777777" w:rsidR="00882493" w:rsidRPr="00601667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1667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B5920" w14:textId="34507B90" w:rsidR="00882493" w:rsidRPr="00601667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1667">
              <w:rPr>
                <w:rFonts w:eastAsia="Times New Roman"/>
                <w:szCs w:val="18"/>
                <w:lang w:eastAsia="ar-SA"/>
              </w:rPr>
              <w:t>22.261v19.4.0 Introduction of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6DF31" w14:textId="248F8AA9" w:rsidR="00882493" w:rsidRPr="00601667" w:rsidRDefault="00601667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01667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01667">
              <w:rPr>
                <w:rFonts w:eastAsia="Times New Roman" w:cs="Arial"/>
                <w:szCs w:val="18"/>
                <w:lang w:val="fr-FR" w:eastAsia="ar-SA"/>
              </w:rPr>
              <w:t>3436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D27F9" w14:textId="28697582" w:rsidR="00882493" w:rsidRPr="00601667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01667">
              <w:rPr>
                <w:rFonts w:eastAsia="Arial Unicode MS" w:cs="Arial"/>
                <w:szCs w:val="18"/>
                <w:lang w:val="fr-FR" w:eastAsia="ar-SA"/>
              </w:rPr>
              <w:t xml:space="preserve">WI Metaverse </w:t>
            </w:r>
            <w:r w:rsidRPr="0060166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601667">
              <w:rPr>
                <w:i/>
              </w:rPr>
              <w:t>0755</w:t>
            </w:r>
            <w:r w:rsidRPr="00601667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601667" w:rsidRPr="00B209E2" w14:paraId="68641B9E" w14:textId="77777777" w:rsidTr="000A70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98F82" w14:textId="738FACD1" w:rsidR="00601667" w:rsidRPr="000A7030" w:rsidRDefault="00601667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A7030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3619E" w14:textId="66AD3361" w:rsidR="00601667" w:rsidRPr="000A7030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601667" w:rsidRPr="000A703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4B9BF" w14:textId="6BD55B50" w:rsidR="00601667" w:rsidRPr="000A7030" w:rsidRDefault="00601667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7030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6BBF0" w14:textId="731D0DFC" w:rsidR="00601667" w:rsidRPr="000A7030" w:rsidRDefault="00601667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7030">
              <w:rPr>
                <w:rFonts w:eastAsia="Times New Roman"/>
                <w:szCs w:val="18"/>
                <w:lang w:eastAsia="ar-SA"/>
              </w:rPr>
              <w:t>22.261v19.4.0 Introduction of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4C13A" w14:textId="23840A8A" w:rsidR="00601667" w:rsidRPr="000A7030" w:rsidRDefault="000A703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A703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0A7030">
              <w:rPr>
                <w:rFonts w:eastAsia="Times New Roman" w:cs="Arial"/>
                <w:szCs w:val="18"/>
                <w:lang w:val="fr-FR" w:eastAsia="ar-SA"/>
              </w:rPr>
              <w:t>3439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9A203" w14:textId="7D196728" w:rsidR="00601667" w:rsidRPr="000A7030" w:rsidRDefault="00601667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Metaverse </w:t>
            </w:r>
            <w:r w:rsidRPr="000A703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A7030">
              <w:rPr>
                <w:i/>
              </w:rPr>
              <w:t>0755</w:t>
            </w:r>
            <w:r w:rsidRPr="000A7030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CA59C26" w14:textId="69E5C955" w:rsidR="00601667" w:rsidRPr="000A7030" w:rsidRDefault="00601667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szCs w:val="18"/>
                <w:lang w:val="fr-FR" w:eastAsia="ar-SA"/>
              </w:rPr>
              <w:t>Revision of S1-233187.</w:t>
            </w:r>
          </w:p>
        </w:tc>
      </w:tr>
      <w:tr w:rsidR="000A7030" w:rsidRPr="00B209E2" w14:paraId="5C9B61A3" w14:textId="77777777" w:rsidTr="000A70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3A9427" w14:textId="2B63F193" w:rsidR="000A7030" w:rsidRPr="000A7030" w:rsidRDefault="000A703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A7030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526A2C" w14:textId="76621FDF" w:rsidR="000A7030" w:rsidRPr="000A7030" w:rsidRDefault="00310F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0A7030" w:rsidRPr="000A7030">
                <w:rPr>
                  <w:rStyle w:val="a5"/>
                  <w:rFonts w:eastAsia="Times New Roman" w:cs="Arial"/>
                  <w:szCs w:val="18"/>
                  <w:lang w:eastAsia="ar-SA"/>
                </w:rPr>
                <w:t>S1-233439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BFD0D5" w14:textId="4E71BFB8" w:rsidR="000A7030" w:rsidRPr="000A7030" w:rsidRDefault="000A703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7030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BB53B8" w14:textId="7CD4D79F" w:rsidR="000A7030" w:rsidRPr="000A7030" w:rsidRDefault="000A703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7030">
              <w:rPr>
                <w:rFonts w:eastAsia="Times New Roman"/>
                <w:szCs w:val="18"/>
                <w:lang w:eastAsia="ar-SA"/>
              </w:rPr>
              <w:t>22.261v19.4.0 Introduction of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87999A" w14:textId="08DD5B87" w:rsidR="000A7030" w:rsidRPr="000A7030" w:rsidRDefault="000A703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A7030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21FC05" w14:textId="77777777" w:rsidR="000A7030" w:rsidRPr="000A7030" w:rsidRDefault="000A7030" w:rsidP="000A7030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Metaverse </w:t>
            </w:r>
            <w:r w:rsidRPr="000A703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A7030">
              <w:rPr>
                <w:i/>
              </w:rPr>
              <w:t>0755</w:t>
            </w:r>
            <w:r w:rsidRPr="000A7030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CEEF94F" w14:textId="07CE2C8D" w:rsidR="000A7030" w:rsidRPr="000A7030" w:rsidRDefault="000A7030" w:rsidP="000A703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i/>
                <w:szCs w:val="18"/>
                <w:lang w:val="fr-FR" w:eastAsia="ar-SA"/>
              </w:rPr>
              <w:t>Revision of S1-233187.</w:t>
            </w:r>
          </w:p>
          <w:p w14:paraId="511A411D" w14:textId="77777777" w:rsidR="000A7030" w:rsidRPr="000A7030" w:rsidRDefault="000A7030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szCs w:val="18"/>
                <w:lang w:val="fr-FR" w:eastAsia="ar-SA"/>
              </w:rPr>
              <w:t>Revision of S1-233436.</w:t>
            </w:r>
          </w:p>
          <w:p w14:paraId="371C8808" w14:textId="6C260010" w:rsidR="000A7030" w:rsidRPr="000A7030" w:rsidRDefault="000A7030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A7030">
              <w:rPr>
                <w:rFonts w:eastAsia="Arial Unicode MS" w:cs="Arial"/>
                <w:szCs w:val="18"/>
                <w:lang w:val="fr-FR" w:eastAsia="ar-SA"/>
              </w:rPr>
              <w:t>Virtual entities -&gt; spatial anchors, annd -&gt; and date source to TSG and numbering of references</w:t>
            </w:r>
          </w:p>
        </w:tc>
      </w:tr>
      <w:tr w:rsidR="00085F84" w:rsidRPr="00745D37" w14:paraId="38CD4696" w14:textId="77777777" w:rsidTr="00EA212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EF7E4F" w14:textId="77777777" w:rsidR="00085F84" w:rsidRPr="00E93093" w:rsidRDefault="00085F84" w:rsidP="00EA212D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85F84" w:rsidRPr="00B209E2" w14:paraId="74D16A37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B094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DE35" w14:textId="46F59F53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52D2" w14:textId="4FFD8971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A2BA3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F4E3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9F26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B209E2" w14:paraId="57F96BF9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B219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3523" w14:textId="7DC80C06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4133" w14:textId="63C1ABC1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384A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505E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E5B0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B209E2" w14:paraId="6B1A9163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23E6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DEC5E" w14:textId="6584636B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CCBA" w14:textId="40687DB6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0212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21D1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0806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B209E2" w14:paraId="29EE695B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808B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3ED1" w14:textId="11963A9D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CE8A" w14:textId="732F776F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4C49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89A7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8C55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B209E2" w14:paraId="10B13968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7EAF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C303" w14:textId="57713AD4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0FDA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D5CC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9E0C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FFE8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B209E2" w14:paraId="28931C65" w14:textId="77777777" w:rsidTr="00EA2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0140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F67A" w14:textId="1FA69233" w:rsidR="00085F84" w:rsidRPr="00B209E2" w:rsidRDefault="0056007D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1-23344</w:t>
            </w:r>
            <w:r>
              <w:rPr>
                <w:rFonts w:eastAsia="Times New Roman"/>
                <w:szCs w:val="18"/>
                <w:lang w:val="fr-FR" w:eastAsia="ar-S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7478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0ABF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EB45" w14:textId="77777777" w:rsidR="00085F84" w:rsidRPr="00B209E2" w:rsidRDefault="00085F84" w:rsidP="00EA21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A483" w14:textId="77777777" w:rsidR="00085F84" w:rsidRPr="00B209E2" w:rsidRDefault="00085F84" w:rsidP="00EA212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5F84" w:rsidRPr="00745D37" w14:paraId="72576F53" w14:textId="77777777" w:rsidTr="00EA212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B50A43" w14:textId="77777777" w:rsidR="00085F84" w:rsidRPr="00745D37" w:rsidRDefault="00085F84" w:rsidP="00EA212D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085F84" w:rsidRPr="00AA7BD2" w14:paraId="34326B00" w14:textId="77777777" w:rsidTr="00EA212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F56ABD4" w14:textId="77777777" w:rsidR="00085F84" w:rsidRDefault="00085F84" w:rsidP="00EA212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5B0AB46A" w14:textId="77777777" w:rsidR="00085F84" w:rsidRPr="00894FB0" w:rsidRDefault="00085F84" w:rsidP="00EA212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C470A7B" w14:textId="65A4E464" w:rsidR="0056007D" w:rsidRDefault="00085F84" w:rsidP="0056007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56007D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56007D">
              <w:rPr>
                <w:rFonts w:eastAsia="Arial Unicode MS" w:cs="Arial"/>
                <w:i/>
                <w:szCs w:val="18"/>
                <w:lang w:eastAsia="ko-KR"/>
              </w:rPr>
              <w:t>7</w:t>
            </w:r>
            <w:r w:rsidR="0056007D"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23C785D7" w14:textId="72AA7CB4" w:rsidR="0056007D" w:rsidRPr="0056007D" w:rsidRDefault="0056007D" w:rsidP="00646DE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6007D">
              <w:rPr>
                <w:rFonts w:eastAsia="Arial Unicode MS" w:cs="Arial"/>
                <w:i/>
                <w:szCs w:val="18"/>
                <w:lang w:eastAsia="ja-JP"/>
              </w:rPr>
              <w:t xml:space="preserve"> 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1</w:t>
            </w:r>
            <w:r w:rsidRPr="0056007D">
              <w:rPr>
                <w:rFonts w:eastAsia="Arial Unicode MS" w:cs="Arial"/>
                <w:i/>
                <w:szCs w:val="18"/>
                <w:lang w:eastAsia="ja-JP"/>
              </w:rPr>
              <w:t xml:space="preserve"> document noted</w:t>
            </w:r>
          </w:p>
          <w:p w14:paraId="44B81C87" w14:textId="15EEAC0D" w:rsidR="00085F84" w:rsidRPr="0056007D" w:rsidRDefault="0056007D" w:rsidP="0056007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  </w:t>
            </w:r>
            <w:r>
              <w:rPr>
                <w:rFonts w:eastAsia="Arial Unicode MS" w:cs="Arial"/>
                <w:i/>
                <w:szCs w:val="18"/>
              </w:rPr>
              <w:t>3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</w:t>
            </w:r>
            <w:bookmarkStart w:id="8" w:name="_GoBack"/>
            <w:bookmarkEnd w:id="8"/>
          </w:p>
          <w:p w14:paraId="662B2E99" w14:textId="2869A10F" w:rsidR="00085F84" w:rsidRPr="00894FB0" w:rsidRDefault="0056007D" w:rsidP="00EA212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L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S-out S1-233268 in Agenda Item 3 was discussed and revised into S1-233437.</w:t>
            </w:r>
          </w:p>
          <w:p w14:paraId="21A78F55" w14:textId="77777777" w:rsidR="00085F84" w:rsidRPr="00AA7BD2" w:rsidRDefault="00085F84" w:rsidP="00EA21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882493" w:rsidRPr="00F45489" w:rsidRDefault="00882493" w:rsidP="00882493">
            <w:pPr>
              <w:pStyle w:val="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lastRenderedPageBreak/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28E17D8" w14:textId="2F06508C" w:rsidR="00C157F8" w:rsidRDefault="00C157F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04CD74A" w14:textId="77777777" w:rsidR="00C157F8" w:rsidRDefault="00C157F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157F8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742B1" w14:textId="77777777" w:rsidR="00310FFB" w:rsidRDefault="00310FFB" w:rsidP="002E015E">
      <w:pPr>
        <w:spacing w:after="0" w:line="240" w:lineRule="auto"/>
      </w:pPr>
      <w:r>
        <w:separator/>
      </w:r>
    </w:p>
  </w:endnote>
  <w:endnote w:type="continuationSeparator" w:id="0">
    <w:p w14:paraId="08123685" w14:textId="77777777" w:rsidR="00310FFB" w:rsidRDefault="00310FFB" w:rsidP="002E015E">
      <w:pPr>
        <w:spacing w:after="0" w:line="240" w:lineRule="auto"/>
      </w:pPr>
      <w:r>
        <w:continuationSeparator/>
      </w:r>
    </w:p>
  </w:endnote>
  <w:endnote w:type="continuationNotice" w:id="1">
    <w:p w14:paraId="5F2D4AE4" w14:textId="77777777" w:rsidR="00310FFB" w:rsidRDefault="00310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 Medi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62442" w14:textId="77777777" w:rsidR="00310FFB" w:rsidRDefault="00310FFB" w:rsidP="002E015E">
      <w:pPr>
        <w:spacing w:after="0" w:line="240" w:lineRule="auto"/>
      </w:pPr>
      <w:r>
        <w:separator/>
      </w:r>
    </w:p>
  </w:footnote>
  <w:footnote w:type="continuationSeparator" w:id="0">
    <w:p w14:paraId="50150D6D" w14:textId="77777777" w:rsidR="00310FFB" w:rsidRDefault="00310FFB" w:rsidP="002E015E">
      <w:pPr>
        <w:spacing w:after="0" w:line="240" w:lineRule="auto"/>
      </w:pPr>
      <w:r>
        <w:continuationSeparator/>
      </w:r>
    </w:p>
  </w:footnote>
  <w:footnote w:type="continuationNotice" w:id="1">
    <w:p w14:paraId="6B303B8F" w14:textId="77777777" w:rsidR="00310FFB" w:rsidRDefault="00310F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2EA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BF3"/>
    <w:rsid w:val="00085D73"/>
    <w:rsid w:val="00085F84"/>
    <w:rsid w:val="000861BC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3CD"/>
    <w:rsid w:val="00097B41"/>
    <w:rsid w:val="00097BCE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030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653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C7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13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7E9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5D0D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17"/>
    <w:rsid w:val="001644D2"/>
    <w:rsid w:val="00164E9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2C82"/>
    <w:rsid w:val="001930B0"/>
    <w:rsid w:val="0019321C"/>
    <w:rsid w:val="001934A3"/>
    <w:rsid w:val="001939AF"/>
    <w:rsid w:val="00193ED9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0F4E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7C2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04F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610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39CC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04C"/>
    <w:rsid w:val="002728E3"/>
    <w:rsid w:val="00272F02"/>
    <w:rsid w:val="002731F4"/>
    <w:rsid w:val="002736C4"/>
    <w:rsid w:val="002738D8"/>
    <w:rsid w:val="00274461"/>
    <w:rsid w:val="00274ADC"/>
    <w:rsid w:val="00274C0B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DC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503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A27"/>
    <w:rsid w:val="002C5477"/>
    <w:rsid w:val="002C58FC"/>
    <w:rsid w:val="002C5D35"/>
    <w:rsid w:val="002C5DE3"/>
    <w:rsid w:val="002C61B5"/>
    <w:rsid w:val="002C6613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CFC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5D9C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60C"/>
    <w:rsid w:val="00310E8A"/>
    <w:rsid w:val="00310FFB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2EB"/>
    <w:rsid w:val="0037457B"/>
    <w:rsid w:val="0037516B"/>
    <w:rsid w:val="00375682"/>
    <w:rsid w:val="00375CC0"/>
    <w:rsid w:val="00376AAA"/>
    <w:rsid w:val="00376C7A"/>
    <w:rsid w:val="00376E96"/>
    <w:rsid w:val="003770DA"/>
    <w:rsid w:val="00377D7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764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C51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64D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C7F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9C1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9E4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430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D4F"/>
    <w:rsid w:val="0042375A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F14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3961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66D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26D2"/>
    <w:rsid w:val="0047347F"/>
    <w:rsid w:val="00473635"/>
    <w:rsid w:val="004737DA"/>
    <w:rsid w:val="00473892"/>
    <w:rsid w:val="00473936"/>
    <w:rsid w:val="00473A2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19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99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1CC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CCA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07D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82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7D3"/>
    <w:rsid w:val="00580884"/>
    <w:rsid w:val="00581289"/>
    <w:rsid w:val="00581324"/>
    <w:rsid w:val="005817B8"/>
    <w:rsid w:val="00582FF2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908"/>
    <w:rsid w:val="00584B78"/>
    <w:rsid w:val="00584E37"/>
    <w:rsid w:val="00585A6A"/>
    <w:rsid w:val="00585F8E"/>
    <w:rsid w:val="0058629C"/>
    <w:rsid w:val="00586F5D"/>
    <w:rsid w:val="0058726C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8FD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2F5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56C9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606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A9E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B34"/>
    <w:rsid w:val="005F3EF6"/>
    <w:rsid w:val="005F3F78"/>
    <w:rsid w:val="005F41F5"/>
    <w:rsid w:val="005F4816"/>
    <w:rsid w:val="005F4B6B"/>
    <w:rsid w:val="005F4FCA"/>
    <w:rsid w:val="005F6390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667"/>
    <w:rsid w:val="00601ADF"/>
    <w:rsid w:val="00601CB1"/>
    <w:rsid w:val="0060214A"/>
    <w:rsid w:val="00602481"/>
    <w:rsid w:val="0060278E"/>
    <w:rsid w:val="006033DF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2F68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2AEF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3CF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2EBC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953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1A22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91A"/>
    <w:rsid w:val="00722D57"/>
    <w:rsid w:val="007234C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7A5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246"/>
    <w:rsid w:val="00756C03"/>
    <w:rsid w:val="00756C80"/>
    <w:rsid w:val="0075720C"/>
    <w:rsid w:val="00757E27"/>
    <w:rsid w:val="00757EB0"/>
    <w:rsid w:val="007601C9"/>
    <w:rsid w:val="0076063C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0E9B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3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DCD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2F82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7B4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4B7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821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3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1DD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5F8D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AF4"/>
    <w:rsid w:val="00882297"/>
    <w:rsid w:val="00882493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79C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40B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DF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1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F73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A3A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6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0A52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588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36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771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61"/>
    <w:rsid w:val="00A22E90"/>
    <w:rsid w:val="00A230FD"/>
    <w:rsid w:val="00A23527"/>
    <w:rsid w:val="00A23542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717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001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325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42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9B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6C3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4D8D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313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109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2A5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7C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3E64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5AAB"/>
    <w:rsid w:val="00BF62CD"/>
    <w:rsid w:val="00BF67DC"/>
    <w:rsid w:val="00BF69AF"/>
    <w:rsid w:val="00BF6A84"/>
    <w:rsid w:val="00BF7061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E7A"/>
    <w:rsid w:val="00C14FDE"/>
    <w:rsid w:val="00C157F8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BB0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6D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155C"/>
    <w:rsid w:val="00CA238A"/>
    <w:rsid w:val="00CA3558"/>
    <w:rsid w:val="00CA375F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23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42EC"/>
    <w:rsid w:val="00CD5905"/>
    <w:rsid w:val="00CD5B23"/>
    <w:rsid w:val="00CD60A8"/>
    <w:rsid w:val="00CD610C"/>
    <w:rsid w:val="00CD6F01"/>
    <w:rsid w:val="00CD712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1CDE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35B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55A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25D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9C6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70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AAB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815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6B3"/>
    <w:rsid w:val="00DA1D76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8D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1DD3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7C1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1A1"/>
    <w:rsid w:val="00E07C26"/>
    <w:rsid w:val="00E102E0"/>
    <w:rsid w:val="00E10954"/>
    <w:rsid w:val="00E10F2E"/>
    <w:rsid w:val="00E111C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BCA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410D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851"/>
    <w:rsid w:val="00E82922"/>
    <w:rsid w:val="00E82E8F"/>
    <w:rsid w:val="00E83A26"/>
    <w:rsid w:val="00E83C96"/>
    <w:rsid w:val="00E83E33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12D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14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95A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BB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51C6"/>
    <w:rsid w:val="00F266DE"/>
    <w:rsid w:val="00F267BD"/>
    <w:rsid w:val="00F267E8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95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80E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D01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6B63"/>
    <w:rsid w:val="00FA7396"/>
    <w:rsid w:val="00FA745D"/>
    <w:rsid w:val="00FA7CF0"/>
    <w:rsid w:val="00FB0692"/>
    <w:rsid w:val="00FB0BB7"/>
    <w:rsid w:val="00FB34BA"/>
    <w:rsid w:val="00FB3587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646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69A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6B5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E83E33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029244\Documents\3GPP\SA1%23104_Chicago\docs\S1-233129.zip" TargetMode="External"/><Relationship Id="rId18" Type="http://schemas.openxmlformats.org/officeDocument/2006/relationships/hyperlink" Target="file:///C:\Users\S029244\Documents\3GPP\SA1%23104_Chicago\docs\S1-233431.zip" TargetMode="External"/><Relationship Id="rId26" Type="http://schemas.openxmlformats.org/officeDocument/2006/relationships/hyperlink" Target="file:///C:\Users\S029244\Documents\3GPP\SA1%23104_Chicago\docs\S1-23318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S029244\Documents\3GPP\SA1%23104_Chicago\docs\S1-233432.zip" TargetMode="External"/><Relationship Id="rId34" Type="http://schemas.openxmlformats.org/officeDocument/2006/relationships/hyperlink" Target="file:///C:\Users\S029244\Documents\3GPP\SA1%23104_Chicago\docs\S1-233439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856/22856-j10.zip" TargetMode="External"/><Relationship Id="rId17" Type="http://schemas.openxmlformats.org/officeDocument/2006/relationships/hyperlink" Target="file:///C:\Users\S029244\Documents\3GPP\SA1%23104_Chicago\docs\S1-233166.zip" TargetMode="External"/><Relationship Id="rId25" Type="http://schemas.openxmlformats.org/officeDocument/2006/relationships/hyperlink" Target="file:///C:\Users\S029244\Documents\3GPP\SA1%23104_Chicago\docs\S1-233146.zip" TargetMode="External"/><Relationship Id="rId33" Type="http://schemas.openxmlformats.org/officeDocument/2006/relationships/hyperlink" Target="file:///C:\Users\S029244\Documents\3GPP\SA1%23104_Chicago\docs\S1-23343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tp.3gpp.org/Specs/archive/22_series/22.156/22156-100.zip" TargetMode="External"/><Relationship Id="rId20" Type="http://schemas.openxmlformats.org/officeDocument/2006/relationships/hyperlink" Target="file:///C:\Users\S029244\Documents\3GPP\SA1%23104_Chicago\docs\S1-233077.zip" TargetMode="External"/><Relationship Id="rId29" Type="http://schemas.openxmlformats.org/officeDocument/2006/relationships/hyperlink" Target="file:///C:\Users\S029244\Documents\3GPP\SA1%23104_Chicago\docs\S1-23315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5E_Electronic_2022_03/Docs/SP-220353.zip" TargetMode="External"/><Relationship Id="rId24" Type="http://schemas.openxmlformats.org/officeDocument/2006/relationships/hyperlink" Target="file:///C:\Users\S029244\Documents\3GPP\SA1%23104_Chicago\docs\S1-233433.zip" TargetMode="External"/><Relationship Id="rId32" Type="http://schemas.openxmlformats.org/officeDocument/2006/relationships/hyperlink" Target="file:///C:\Users\S029244\Documents\3GPP\SA1%23104_Chicago\docs\S1-233187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100_Taipei_2023-06/Docs/SP-230509.zip" TargetMode="External"/><Relationship Id="rId23" Type="http://schemas.openxmlformats.org/officeDocument/2006/relationships/hyperlink" Target="file:///C:\Users\S029244\Documents\3GPP\SA1%23104_Chicago\docs\S1-233127.zip" TargetMode="External"/><Relationship Id="rId28" Type="http://schemas.openxmlformats.org/officeDocument/2006/relationships/hyperlink" Target="file:///C:\Users\S029244\Documents\3GPP\SA1%23104_Chicago\docs\S1-233156.zip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S029244\Documents\3GPP\SA1%23104_Chicago\docs\S1-233152.zip" TargetMode="External"/><Relationship Id="rId31" Type="http://schemas.openxmlformats.org/officeDocument/2006/relationships/hyperlink" Target="file:///C:\Users\S029244\Documents\3GPP\SA1%23104_Chicago\docs\S1-23343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%23104_Chicago\docs\S1-223430.zip" TargetMode="External"/><Relationship Id="rId22" Type="http://schemas.openxmlformats.org/officeDocument/2006/relationships/hyperlink" Target="file:///C:\Users\S029244\Documents\3GPP\SA1%23104_Chicago\docs\S1-233438.zip" TargetMode="External"/><Relationship Id="rId27" Type="http://schemas.openxmlformats.org/officeDocument/2006/relationships/hyperlink" Target="file:///C:\Users\S029244\Documents\3GPP\SA1%23104_Chicago\docs\S1-233434.zip" TargetMode="External"/><Relationship Id="rId30" Type="http://schemas.openxmlformats.org/officeDocument/2006/relationships/hyperlink" Target="file:///C:\Users\S029244\Documents\3GPP\SA1%23104_Chicago\docs\S1-233213.zip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1A368D-9E54-4F50-A798-2235EBAE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7</TotalTime>
  <Pages>4</Pages>
  <Words>1033</Words>
  <Characters>5892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6912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2023-11-15T22:39:00Z</dcterms:created>
  <dcterms:modified xsi:type="dcterms:W3CDTF">2023-11-15T22:45:00Z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